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91130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91130" w:rsidRPr="00D91130">
        <w:rPr>
          <w:rFonts w:eastAsia="Arial"/>
          <w:b/>
          <w:kern w:val="3"/>
          <w:sz w:val="24"/>
          <w:szCs w:val="24"/>
          <w:lang w:eastAsia="zh-CN"/>
        </w:rPr>
        <w:t>г. Альметьевск, ул. Тимирязева, д. 34</w:t>
      </w:r>
    </w:p>
    <w:p w:rsidR="00D91130" w:rsidRDefault="00D91130" w:rsidP="00D91130">
      <w:pPr>
        <w:suppressAutoHyphens/>
        <w:autoSpaceDN w:val="0"/>
        <w:spacing w:line="100" w:lineRule="atLeast"/>
        <w:ind w:left="3969" w:hanging="141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7A2F3D" w:rsidRPr="007A2F3D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422568" w:rsidRPr="00422568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138C0" w:rsidRPr="004138C0">
        <w:rPr>
          <w:b/>
          <w:color w:val="000000"/>
          <w:kern w:val="3"/>
          <w:sz w:val="24"/>
          <w:szCs w:val="24"/>
          <w:lang w:eastAsia="zh-CN" w:bidi="hi-IN"/>
        </w:rPr>
        <w:t xml:space="preserve">6 077 000,00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42256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40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95 376,82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91 155,00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919D8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6E71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EE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38C0"/>
    <w:rsid w:val="00414992"/>
    <w:rsid w:val="00422568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624D3"/>
    <w:rsid w:val="00780FCE"/>
    <w:rsid w:val="00790D73"/>
    <w:rsid w:val="00796827"/>
    <w:rsid w:val="007A2C3D"/>
    <w:rsid w:val="007A2F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17513"/>
    <w:rsid w:val="009477FE"/>
    <w:rsid w:val="00951A2D"/>
    <w:rsid w:val="00956F4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5CBD"/>
    <w:rsid w:val="00B47231"/>
    <w:rsid w:val="00B561F4"/>
    <w:rsid w:val="00B56B77"/>
    <w:rsid w:val="00B714CD"/>
    <w:rsid w:val="00B87348"/>
    <w:rsid w:val="00BA3B14"/>
    <w:rsid w:val="00BA48C0"/>
    <w:rsid w:val="00BB427B"/>
    <w:rsid w:val="00BB5242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63F"/>
    <w:rsid w:val="00CD268F"/>
    <w:rsid w:val="00CE6CA8"/>
    <w:rsid w:val="00CE6F31"/>
    <w:rsid w:val="00D077C7"/>
    <w:rsid w:val="00D7398C"/>
    <w:rsid w:val="00D866DE"/>
    <w:rsid w:val="00D91130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27FA"/>
    <w:rsid w:val="00E433A4"/>
    <w:rsid w:val="00E504AE"/>
    <w:rsid w:val="00E66D89"/>
    <w:rsid w:val="00E86CE0"/>
    <w:rsid w:val="00E960A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67DC5"/>
    <w:rsid w:val="00F7100E"/>
    <w:rsid w:val="00F75339"/>
    <w:rsid w:val="00F80E66"/>
    <w:rsid w:val="00F87C78"/>
    <w:rsid w:val="00F9676E"/>
    <w:rsid w:val="00F96F57"/>
    <w:rsid w:val="00FC4FCE"/>
    <w:rsid w:val="00FD5963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CCB8C-F278-4C3C-B974-DBCF38A5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2024-06-18T11:53:00Z</dcterms:created>
  <dcterms:modified xsi:type="dcterms:W3CDTF">2024-07-01T07:02:00Z</dcterms:modified>
</cp:coreProperties>
</file>